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Wirral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Wirral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Wirral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Wirral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Wirral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Wirral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47.6% </w:t>
      </w:r>
      <w:r w:rsidRPr="004747BF">
        <w:rPr>
          <w:rFonts w:ascii="Libre Franklin Light" w:eastAsia="Times New Roman" w:hAnsi="Libre Franklin Light" w:cs="Calibri Light"/>
        </w:rPr>
        <w:t xml:space="preserve">of those respondents classified as PGSI 8+ in Wirral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Wirral is estimated to be </w:t>
      </w:r>
      <w:r w:rsidRPr="00773DF7">
        <w:rPr>
          <w:rFonts w:ascii="Libre Franklin Light" w:eastAsia="Times New Roman" w:hAnsi="Libre Franklin Light" w:cs="Calibri Light"/>
          <w:b/>
          <w:bCs/>
          <w:color w:val="C45911" w:themeColor="accent2" w:themeShade="BF"/>
        </w:rPr>
        <w:t xml:space="preserve">£5,432,122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Wirral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Wirral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Wirral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Wirral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r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Wirral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r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Wirral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Wirral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r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Wirral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Wirral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Wirral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Wirral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Wirral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Wirral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£5,432,122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Wirral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£88,480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£1,829,824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£131,082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£36,867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£67,589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£3,278,280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£5,432,122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Wirral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Wirral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Wirral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Wirral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Wirral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Wirral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Wirral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Wirral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Wirral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Wirral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Wirral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Wirral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295EE45-93C0-46B9-A5A5-C6F1A677539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